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708602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24487658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PR4UJWENCY6Q-1831129884-12677</_dlc_DocId>
    <_dlc_DocIdUrl xmlns="a19cb1c7-c5c7-46d4-85ae-d83685407bba">
      <Url>https://swpp2.dms.gkpge.pl/sites/42/_layouts/15/DocIdRedir.aspx?ID=PR4UJWENCY6Q-1831129884-12677</Url>
      <Description>PR4UJWENCY6Q-1831129884-12677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22BD4A6A-E076-46EF-BC55-93FE1B8B0B96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CB02497-4270-4EAE-9605-D878B9A9A2D9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d0e40b50-d4e0-4310-a559-cead70fdeb2d</vt:lpwstr>
  </property>
</Properties>
</file>